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1E3" w:rsidRDefault="007A31E3" w:rsidP="00A645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7A31E3" w:rsidRPr="00A64530" w:rsidRDefault="007A31E3" w:rsidP="00A645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31E3" w:rsidRPr="00A64530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4530">
        <w:rPr>
          <w:rFonts w:ascii="Times New Roman" w:hAnsi="Times New Roman" w:cs="Times New Roman"/>
          <w:sz w:val="28"/>
          <w:szCs w:val="28"/>
        </w:rPr>
        <w:t>Республика Мордовия</w:t>
      </w:r>
    </w:p>
    <w:p w:rsidR="007A31E3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4530">
        <w:rPr>
          <w:rFonts w:ascii="Times New Roman" w:hAnsi="Times New Roman" w:cs="Times New Roman"/>
          <w:sz w:val="28"/>
          <w:szCs w:val="28"/>
        </w:rPr>
        <w:t>Совет депутатов Чамзинского муниципального района</w:t>
      </w:r>
    </w:p>
    <w:p w:rsidR="007A31E3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1E3" w:rsidRPr="00A64530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1E3" w:rsidRPr="00A64530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4530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A31E3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4530">
        <w:rPr>
          <w:rFonts w:ascii="Times New Roman" w:hAnsi="Times New Roman" w:cs="Times New Roman"/>
          <w:sz w:val="28"/>
          <w:szCs w:val="28"/>
        </w:rPr>
        <w:t>(</w:t>
      </w:r>
      <w:r w:rsidRPr="00A64530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en-US"/>
        </w:rPr>
        <w:t>XXIII</w:t>
      </w:r>
      <w:r w:rsidRPr="00A64530">
        <w:rPr>
          <w:rFonts w:ascii="Times New Roman" w:hAnsi="Times New Roman" w:cs="Times New Roman"/>
          <w:sz w:val="28"/>
          <w:szCs w:val="28"/>
        </w:rPr>
        <w:t xml:space="preserve">-я </w:t>
      </w:r>
      <w:r>
        <w:rPr>
          <w:rFonts w:ascii="Times New Roman" w:hAnsi="Times New Roman" w:cs="Times New Roman"/>
          <w:sz w:val="28"/>
          <w:szCs w:val="28"/>
        </w:rPr>
        <w:t xml:space="preserve">внеочередная </w:t>
      </w:r>
      <w:r w:rsidRPr="00A64530">
        <w:rPr>
          <w:rFonts w:ascii="Times New Roman" w:hAnsi="Times New Roman" w:cs="Times New Roman"/>
          <w:sz w:val="28"/>
          <w:szCs w:val="28"/>
        </w:rPr>
        <w:t>сессия)</w:t>
      </w:r>
    </w:p>
    <w:p w:rsidR="007A31E3" w:rsidRPr="00A64530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1E3" w:rsidRPr="00A64530" w:rsidRDefault="007A31E3" w:rsidP="00A645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28</w:t>
      </w:r>
      <w:r w:rsidRPr="00A6453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A6453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2014</w:t>
      </w:r>
      <w:r w:rsidRPr="00A64530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A64530">
        <w:rPr>
          <w:rFonts w:ascii="Times New Roman" w:hAnsi="Times New Roman" w:cs="Times New Roman"/>
          <w:sz w:val="28"/>
          <w:szCs w:val="28"/>
        </w:rPr>
        <w:tab/>
      </w:r>
      <w:r w:rsidRPr="00A64530">
        <w:rPr>
          <w:rFonts w:ascii="Times New Roman" w:hAnsi="Times New Roman" w:cs="Times New Roman"/>
          <w:sz w:val="28"/>
          <w:szCs w:val="28"/>
        </w:rPr>
        <w:tab/>
      </w:r>
      <w:r w:rsidRPr="00A64530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A64530">
        <w:rPr>
          <w:rFonts w:ascii="Times New Roman" w:hAnsi="Times New Roman" w:cs="Times New Roman"/>
          <w:sz w:val="28"/>
          <w:szCs w:val="28"/>
        </w:rPr>
        <w:tab/>
      </w:r>
      <w:r w:rsidRPr="00A64530">
        <w:rPr>
          <w:rFonts w:ascii="Times New Roman" w:hAnsi="Times New Roman" w:cs="Times New Roman"/>
          <w:sz w:val="28"/>
          <w:szCs w:val="28"/>
        </w:rPr>
        <w:tab/>
      </w:r>
      <w:r w:rsidRPr="00A64530">
        <w:rPr>
          <w:rFonts w:ascii="Times New Roman" w:hAnsi="Times New Roman" w:cs="Times New Roman"/>
          <w:sz w:val="28"/>
          <w:szCs w:val="28"/>
        </w:rPr>
        <w:tab/>
      </w:r>
      <w:r w:rsidRPr="00A64530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64530">
        <w:rPr>
          <w:rFonts w:ascii="Times New Roman" w:hAnsi="Times New Roman" w:cs="Times New Roman"/>
          <w:b/>
          <w:bCs/>
          <w:sz w:val="28"/>
          <w:szCs w:val="28"/>
        </w:rPr>
        <w:t xml:space="preserve">№  </w:t>
      </w:r>
      <w:r w:rsidRPr="00E54EA7">
        <w:rPr>
          <w:rFonts w:ascii="Times New Roman" w:hAnsi="Times New Roman" w:cs="Times New Roman"/>
          <w:b/>
          <w:bCs/>
          <w:sz w:val="28"/>
          <w:szCs w:val="28"/>
        </w:rPr>
        <w:t>209</w:t>
      </w:r>
    </w:p>
    <w:p w:rsidR="007A31E3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4530">
        <w:rPr>
          <w:rFonts w:ascii="Times New Roman" w:hAnsi="Times New Roman" w:cs="Times New Roman"/>
          <w:sz w:val="28"/>
          <w:szCs w:val="28"/>
        </w:rPr>
        <w:t>р.п.Чамзинка</w:t>
      </w:r>
    </w:p>
    <w:p w:rsidR="007A31E3" w:rsidRPr="00A64530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1E3" w:rsidRPr="00D3170C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4530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Pr="00D317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Муниципальной программы комплексного социально-экономического развития Чамзинского муниципального района Республики Мордовия на период 2015-2019 гг.</w:t>
      </w:r>
      <w:r w:rsidRPr="00D3170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31E3" w:rsidRPr="00A64530" w:rsidRDefault="007A31E3" w:rsidP="00A645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31E3" w:rsidRDefault="007A31E3" w:rsidP="00A645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530">
        <w:rPr>
          <w:rFonts w:ascii="Times New Roman" w:hAnsi="Times New Roman" w:cs="Times New Roman"/>
          <w:sz w:val="28"/>
          <w:szCs w:val="28"/>
        </w:rPr>
        <w:tab/>
        <w:t xml:space="preserve">В соответствии с </w:t>
      </w:r>
      <w:hyperlink r:id="rId4" w:history="1">
        <w:r w:rsidRPr="00A64530">
          <w:rPr>
            <w:rFonts w:ascii="Times New Roman" w:hAnsi="Times New Roman" w:cs="Times New Roman"/>
            <w:sz w:val="28"/>
            <w:szCs w:val="28"/>
          </w:rPr>
          <w:t>пунктом 4 части 10 статьи 35</w:t>
        </w:r>
      </w:hyperlink>
      <w:r w:rsidRPr="00A64530">
        <w:rPr>
          <w:rFonts w:ascii="Times New Roman" w:hAnsi="Times New Roman" w:cs="Times New Roman"/>
          <w:sz w:val="28"/>
          <w:szCs w:val="28"/>
        </w:rPr>
        <w:t xml:space="preserve"> Федера</w:t>
      </w:r>
      <w:r>
        <w:rPr>
          <w:rFonts w:ascii="Times New Roman" w:hAnsi="Times New Roman" w:cs="Times New Roman"/>
          <w:sz w:val="28"/>
          <w:szCs w:val="28"/>
        </w:rPr>
        <w:t xml:space="preserve">льного закона от 6 октября 2003 </w:t>
      </w:r>
      <w:r w:rsidRPr="00A6453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A64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64530">
        <w:rPr>
          <w:rFonts w:ascii="Times New Roman" w:hAnsi="Times New Roman" w:cs="Times New Roman"/>
          <w:sz w:val="28"/>
          <w:szCs w:val="28"/>
        </w:rPr>
        <w:t xml:space="preserve"> 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453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7A31E3" w:rsidRPr="00A64530" w:rsidRDefault="007A31E3" w:rsidP="00A645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31E3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4530">
        <w:rPr>
          <w:rFonts w:ascii="Times New Roman" w:hAnsi="Times New Roman" w:cs="Times New Roman"/>
          <w:b/>
          <w:bCs/>
          <w:sz w:val="28"/>
          <w:szCs w:val="28"/>
        </w:rPr>
        <w:t>Совет депутатов Чамзинского муниципального района РЕШИЛ:</w:t>
      </w:r>
    </w:p>
    <w:p w:rsidR="007A31E3" w:rsidRDefault="007A31E3" w:rsidP="00A645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31E3" w:rsidRDefault="007A31E3" w:rsidP="004E2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54EA7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530">
        <w:rPr>
          <w:rFonts w:ascii="Times New Roman" w:hAnsi="Times New Roman" w:cs="Times New Roman"/>
          <w:sz w:val="28"/>
          <w:szCs w:val="28"/>
        </w:rPr>
        <w:t xml:space="preserve">Утвердить прилагаемую </w:t>
      </w:r>
      <w:r w:rsidRPr="00D3170C"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ую</w:t>
      </w:r>
      <w:r w:rsidRPr="00D3170C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D3170C">
        <w:rPr>
          <w:rFonts w:ascii="Times New Roman" w:hAnsi="Times New Roman" w:cs="Times New Roman"/>
          <w:sz w:val="28"/>
          <w:szCs w:val="28"/>
          <w:lang w:eastAsia="ru-RU"/>
        </w:rPr>
        <w:t xml:space="preserve"> комплексного социально-экономического развития Чамзинского муниципального района Республики Мордовия на период 2015-2019 гг.</w:t>
      </w:r>
    </w:p>
    <w:p w:rsidR="007A31E3" w:rsidRDefault="007A31E3" w:rsidP="004E2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1E3" w:rsidRDefault="007A31E3" w:rsidP="00AC1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EA7">
        <w:rPr>
          <w:rFonts w:ascii="Times New Roman" w:hAnsi="Times New Roman" w:cs="Times New Roman"/>
          <w:b/>
          <w:bCs/>
          <w:sz w:val="28"/>
          <w:szCs w:val="28"/>
        </w:rPr>
        <w:t xml:space="preserve">          2.</w:t>
      </w:r>
      <w:r w:rsidRPr="00D42BA0">
        <w:rPr>
          <w:rFonts w:ascii="Times New Roman" w:hAnsi="Times New Roman" w:cs="Times New Roman"/>
          <w:sz w:val="28"/>
          <w:szCs w:val="28"/>
        </w:rPr>
        <w:t xml:space="preserve"> Решение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42BA0">
        <w:rPr>
          <w:rFonts w:ascii="Times New Roman" w:hAnsi="Times New Roman" w:cs="Times New Roman"/>
          <w:sz w:val="28"/>
          <w:szCs w:val="28"/>
        </w:rPr>
        <w:t>Совета депутатов Чамзинского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 01.02.2013 № 99 «</w:t>
      </w:r>
      <w:r w:rsidRPr="00AC1864">
        <w:rPr>
          <w:rFonts w:ascii="Times New Roman" w:hAnsi="Times New Roman" w:cs="Times New Roman"/>
          <w:sz w:val="28"/>
          <w:szCs w:val="28"/>
        </w:rPr>
        <w:t>Об утверждении муниципальной целевой программы социально-экономического развития Чамзинского муниципального района Республики Мордовия на период до 2016года и прогноз до 2021года</w:t>
      </w:r>
      <w:r>
        <w:rPr>
          <w:rFonts w:ascii="Times New Roman" w:hAnsi="Times New Roman" w:cs="Times New Roman"/>
          <w:sz w:val="28"/>
          <w:szCs w:val="28"/>
        </w:rPr>
        <w:t>» признать утратившим силу</w:t>
      </w:r>
      <w:r w:rsidRPr="00AC1864">
        <w:rPr>
          <w:rFonts w:ascii="Times New Roman" w:hAnsi="Times New Roman" w:cs="Times New Roman"/>
          <w:sz w:val="28"/>
          <w:szCs w:val="28"/>
        </w:rPr>
        <w:t>.</w:t>
      </w:r>
    </w:p>
    <w:p w:rsidR="007A31E3" w:rsidRPr="00AC1864" w:rsidRDefault="007A31E3" w:rsidP="00AC18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31E3" w:rsidRPr="00A64530" w:rsidRDefault="007A31E3" w:rsidP="00AC1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54EA7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A64530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</w:t>
      </w:r>
      <w:r>
        <w:rPr>
          <w:rFonts w:ascii="Times New Roman" w:hAnsi="Times New Roman" w:cs="Times New Roman"/>
          <w:sz w:val="28"/>
          <w:szCs w:val="28"/>
        </w:rPr>
        <w:t xml:space="preserve"> 1 января 2015 года и подлежит </w:t>
      </w:r>
      <w:r w:rsidRPr="00A64530">
        <w:rPr>
          <w:rFonts w:ascii="Times New Roman" w:hAnsi="Times New Roman" w:cs="Times New Roman"/>
          <w:sz w:val="28"/>
          <w:szCs w:val="28"/>
        </w:rPr>
        <w:t xml:space="preserve">  </w:t>
      </w:r>
      <w:hyperlink r:id="rId5" w:history="1">
        <w:r w:rsidRPr="00A64530">
          <w:rPr>
            <w:rFonts w:ascii="Times New Roman" w:hAnsi="Times New Roman" w:cs="Times New Roman"/>
            <w:sz w:val="28"/>
            <w:szCs w:val="28"/>
          </w:rPr>
          <w:t>официально</w:t>
        </w:r>
        <w:r>
          <w:rPr>
            <w:rFonts w:ascii="Times New Roman" w:hAnsi="Times New Roman" w:cs="Times New Roman"/>
            <w:sz w:val="28"/>
            <w:szCs w:val="28"/>
          </w:rPr>
          <w:t>му</w:t>
        </w:r>
        <w:r w:rsidRPr="00A64530">
          <w:rPr>
            <w:rFonts w:ascii="Times New Roman" w:hAnsi="Times New Roman" w:cs="Times New Roman"/>
            <w:sz w:val="28"/>
            <w:szCs w:val="28"/>
          </w:rPr>
          <w:t xml:space="preserve"> опубликовани</w:t>
        </w:r>
      </w:hyperlink>
      <w:r>
        <w:rPr>
          <w:rFonts w:ascii="Times New Roman" w:hAnsi="Times New Roman" w:cs="Times New Roman"/>
          <w:sz w:val="28"/>
          <w:szCs w:val="28"/>
        </w:rPr>
        <w:t>ю</w:t>
      </w:r>
      <w:r w:rsidRPr="00A64530">
        <w:rPr>
          <w:rFonts w:ascii="Times New Roman" w:hAnsi="Times New Roman" w:cs="Times New Roman"/>
          <w:sz w:val="28"/>
          <w:szCs w:val="28"/>
        </w:rPr>
        <w:t xml:space="preserve"> в Информационном бюллетене Чамзинского муниципального района.</w:t>
      </w:r>
    </w:p>
    <w:p w:rsidR="007A31E3" w:rsidRDefault="007A31E3" w:rsidP="00A645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31E3" w:rsidRPr="00A64530" w:rsidRDefault="007A31E3" w:rsidP="00A645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31E3" w:rsidRDefault="007A31E3" w:rsidP="00E54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7A31E3" w:rsidRDefault="007A31E3" w:rsidP="00E54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Чамзинского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В.Я. Борисов </w:t>
      </w:r>
    </w:p>
    <w:p w:rsidR="007A31E3" w:rsidRDefault="007A31E3" w:rsidP="00E54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1E3" w:rsidRDefault="007A31E3" w:rsidP="00E54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1E3" w:rsidRPr="00E54EA7" w:rsidRDefault="007A31E3" w:rsidP="00E54E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4EA7">
        <w:rPr>
          <w:rFonts w:ascii="Times New Roman" w:hAnsi="Times New Roman" w:cs="Times New Roman"/>
          <w:b/>
          <w:bCs/>
          <w:sz w:val="24"/>
          <w:szCs w:val="24"/>
        </w:rPr>
        <w:t>Срок внесения заключений по данному проекту составляет 4 дня с момента публикации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сайте</w:t>
      </w:r>
      <w:r w:rsidRPr="00E54EA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A31E3" w:rsidRPr="00E54EA7" w:rsidRDefault="007A31E3" w:rsidP="00A645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31E3" w:rsidRPr="00A64530" w:rsidRDefault="007A31E3" w:rsidP="00A64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A31E3" w:rsidRPr="00A64530" w:rsidSect="00A64530">
      <w:pgSz w:w="11900" w:h="16800"/>
      <w:pgMar w:top="899" w:right="800" w:bottom="1134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88E"/>
    <w:rsid w:val="00004D27"/>
    <w:rsid w:val="00005F5B"/>
    <w:rsid w:val="00006632"/>
    <w:rsid w:val="000106EB"/>
    <w:rsid w:val="0001383B"/>
    <w:rsid w:val="000206CE"/>
    <w:rsid w:val="00021B0C"/>
    <w:rsid w:val="00021CAD"/>
    <w:rsid w:val="00032516"/>
    <w:rsid w:val="00034255"/>
    <w:rsid w:val="000365DB"/>
    <w:rsid w:val="00040053"/>
    <w:rsid w:val="00043485"/>
    <w:rsid w:val="00045609"/>
    <w:rsid w:val="00051FF0"/>
    <w:rsid w:val="00052716"/>
    <w:rsid w:val="00054B17"/>
    <w:rsid w:val="000609DB"/>
    <w:rsid w:val="0006579A"/>
    <w:rsid w:val="00070A8E"/>
    <w:rsid w:val="00070DF5"/>
    <w:rsid w:val="00074D57"/>
    <w:rsid w:val="00077E8B"/>
    <w:rsid w:val="000858B4"/>
    <w:rsid w:val="00090F66"/>
    <w:rsid w:val="000928CD"/>
    <w:rsid w:val="000943AE"/>
    <w:rsid w:val="000946C2"/>
    <w:rsid w:val="0009496C"/>
    <w:rsid w:val="00095B14"/>
    <w:rsid w:val="000A06D7"/>
    <w:rsid w:val="000A158C"/>
    <w:rsid w:val="000A2FBA"/>
    <w:rsid w:val="000A56FA"/>
    <w:rsid w:val="000B3C9E"/>
    <w:rsid w:val="000C0D77"/>
    <w:rsid w:val="000C0F9A"/>
    <w:rsid w:val="000C233D"/>
    <w:rsid w:val="000C4CA6"/>
    <w:rsid w:val="000D0578"/>
    <w:rsid w:val="000D0DD2"/>
    <w:rsid w:val="000D3FB8"/>
    <w:rsid w:val="000E1665"/>
    <w:rsid w:val="000E3452"/>
    <w:rsid w:val="000E6B36"/>
    <w:rsid w:val="000E744A"/>
    <w:rsid w:val="000F0CC1"/>
    <w:rsid w:val="000F39E1"/>
    <w:rsid w:val="000F4125"/>
    <w:rsid w:val="000F6A57"/>
    <w:rsid w:val="001004E1"/>
    <w:rsid w:val="001014FB"/>
    <w:rsid w:val="00102556"/>
    <w:rsid w:val="00104799"/>
    <w:rsid w:val="001049C8"/>
    <w:rsid w:val="00104C12"/>
    <w:rsid w:val="00105DAA"/>
    <w:rsid w:val="001070F8"/>
    <w:rsid w:val="00107622"/>
    <w:rsid w:val="001109E5"/>
    <w:rsid w:val="0011245B"/>
    <w:rsid w:val="001139FC"/>
    <w:rsid w:val="001154C5"/>
    <w:rsid w:val="001249AA"/>
    <w:rsid w:val="00126888"/>
    <w:rsid w:val="0013266C"/>
    <w:rsid w:val="001330F0"/>
    <w:rsid w:val="00137C4C"/>
    <w:rsid w:val="00141462"/>
    <w:rsid w:val="00141E94"/>
    <w:rsid w:val="001422C4"/>
    <w:rsid w:val="00143CFE"/>
    <w:rsid w:val="001449D8"/>
    <w:rsid w:val="001515E7"/>
    <w:rsid w:val="00151D2A"/>
    <w:rsid w:val="00152D79"/>
    <w:rsid w:val="00156916"/>
    <w:rsid w:val="001627A9"/>
    <w:rsid w:val="00166FE8"/>
    <w:rsid w:val="001674CC"/>
    <w:rsid w:val="0016758D"/>
    <w:rsid w:val="001768DB"/>
    <w:rsid w:val="00181A65"/>
    <w:rsid w:val="0018372F"/>
    <w:rsid w:val="00185303"/>
    <w:rsid w:val="00185CB7"/>
    <w:rsid w:val="00193A22"/>
    <w:rsid w:val="00195017"/>
    <w:rsid w:val="00195A68"/>
    <w:rsid w:val="001A7875"/>
    <w:rsid w:val="001B0F47"/>
    <w:rsid w:val="001B59E4"/>
    <w:rsid w:val="001B64A7"/>
    <w:rsid w:val="001C05A5"/>
    <w:rsid w:val="001C3D17"/>
    <w:rsid w:val="001D02B4"/>
    <w:rsid w:val="001D0B33"/>
    <w:rsid w:val="001D2CDA"/>
    <w:rsid w:val="001E0647"/>
    <w:rsid w:val="001E29C5"/>
    <w:rsid w:val="001E6381"/>
    <w:rsid w:val="001F1767"/>
    <w:rsid w:val="001F5312"/>
    <w:rsid w:val="002059DB"/>
    <w:rsid w:val="002068C0"/>
    <w:rsid w:val="00207DEB"/>
    <w:rsid w:val="002112CF"/>
    <w:rsid w:val="00211F5B"/>
    <w:rsid w:val="00216D06"/>
    <w:rsid w:val="002223FB"/>
    <w:rsid w:val="00224A62"/>
    <w:rsid w:val="002255EC"/>
    <w:rsid w:val="00226B07"/>
    <w:rsid w:val="002270E4"/>
    <w:rsid w:val="0022712E"/>
    <w:rsid w:val="002303EC"/>
    <w:rsid w:val="00231098"/>
    <w:rsid w:val="00240028"/>
    <w:rsid w:val="00247CD1"/>
    <w:rsid w:val="00253376"/>
    <w:rsid w:val="0025347D"/>
    <w:rsid w:val="00253DA6"/>
    <w:rsid w:val="00254CD6"/>
    <w:rsid w:val="002639E3"/>
    <w:rsid w:val="00263CC9"/>
    <w:rsid w:val="00266DC9"/>
    <w:rsid w:val="00266F52"/>
    <w:rsid w:val="00271BB0"/>
    <w:rsid w:val="00275018"/>
    <w:rsid w:val="0027678F"/>
    <w:rsid w:val="00276D5F"/>
    <w:rsid w:val="0028282A"/>
    <w:rsid w:val="00282AF2"/>
    <w:rsid w:val="00295AB3"/>
    <w:rsid w:val="002A178B"/>
    <w:rsid w:val="002A1BF5"/>
    <w:rsid w:val="002A49DA"/>
    <w:rsid w:val="002A55E5"/>
    <w:rsid w:val="002A58F6"/>
    <w:rsid w:val="002B0D90"/>
    <w:rsid w:val="002B175B"/>
    <w:rsid w:val="002B2FE4"/>
    <w:rsid w:val="002B3044"/>
    <w:rsid w:val="002B4088"/>
    <w:rsid w:val="002B664E"/>
    <w:rsid w:val="002B7ACF"/>
    <w:rsid w:val="002B7D5C"/>
    <w:rsid w:val="002C0807"/>
    <w:rsid w:val="002C1037"/>
    <w:rsid w:val="002C2516"/>
    <w:rsid w:val="002C30F1"/>
    <w:rsid w:val="002D2F41"/>
    <w:rsid w:val="002D3992"/>
    <w:rsid w:val="002D5A13"/>
    <w:rsid w:val="002E3C3B"/>
    <w:rsid w:val="002E3CBF"/>
    <w:rsid w:val="002E65D8"/>
    <w:rsid w:val="002F2099"/>
    <w:rsid w:val="002F5A3A"/>
    <w:rsid w:val="003009E1"/>
    <w:rsid w:val="003047C2"/>
    <w:rsid w:val="00306F1F"/>
    <w:rsid w:val="003100F6"/>
    <w:rsid w:val="0031010E"/>
    <w:rsid w:val="00313122"/>
    <w:rsid w:val="00314972"/>
    <w:rsid w:val="00316F32"/>
    <w:rsid w:val="00317910"/>
    <w:rsid w:val="00324C9F"/>
    <w:rsid w:val="00335D9B"/>
    <w:rsid w:val="00337D13"/>
    <w:rsid w:val="00341586"/>
    <w:rsid w:val="003423CB"/>
    <w:rsid w:val="00344F32"/>
    <w:rsid w:val="00346625"/>
    <w:rsid w:val="00346891"/>
    <w:rsid w:val="003472F3"/>
    <w:rsid w:val="0035155B"/>
    <w:rsid w:val="003575FF"/>
    <w:rsid w:val="003616EF"/>
    <w:rsid w:val="00361D94"/>
    <w:rsid w:val="0036447C"/>
    <w:rsid w:val="0036755B"/>
    <w:rsid w:val="00373C1A"/>
    <w:rsid w:val="00377CD1"/>
    <w:rsid w:val="00381956"/>
    <w:rsid w:val="00382CC2"/>
    <w:rsid w:val="003830D6"/>
    <w:rsid w:val="003830D7"/>
    <w:rsid w:val="00383353"/>
    <w:rsid w:val="00384491"/>
    <w:rsid w:val="003844F8"/>
    <w:rsid w:val="00386732"/>
    <w:rsid w:val="00386AFB"/>
    <w:rsid w:val="00387501"/>
    <w:rsid w:val="00387703"/>
    <w:rsid w:val="00387FFC"/>
    <w:rsid w:val="003952E4"/>
    <w:rsid w:val="003958B3"/>
    <w:rsid w:val="003970E7"/>
    <w:rsid w:val="003A3900"/>
    <w:rsid w:val="003A5FE8"/>
    <w:rsid w:val="003B06B0"/>
    <w:rsid w:val="003B5953"/>
    <w:rsid w:val="003B7232"/>
    <w:rsid w:val="003C026F"/>
    <w:rsid w:val="003C23CC"/>
    <w:rsid w:val="003C546A"/>
    <w:rsid w:val="003C59AD"/>
    <w:rsid w:val="003D196D"/>
    <w:rsid w:val="003D1996"/>
    <w:rsid w:val="003D201F"/>
    <w:rsid w:val="003D56E8"/>
    <w:rsid w:val="003E1C4F"/>
    <w:rsid w:val="003E4EBE"/>
    <w:rsid w:val="003E7394"/>
    <w:rsid w:val="003F114E"/>
    <w:rsid w:val="003F1C23"/>
    <w:rsid w:val="003F25C0"/>
    <w:rsid w:val="003F2FF3"/>
    <w:rsid w:val="003F59B0"/>
    <w:rsid w:val="00401906"/>
    <w:rsid w:val="0040459A"/>
    <w:rsid w:val="00407698"/>
    <w:rsid w:val="00412A14"/>
    <w:rsid w:val="00412B89"/>
    <w:rsid w:val="00416D99"/>
    <w:rsid w:val="00423944"/>
    <w:rsid w:val="004247C0"/>
    <w:rsid w:val="00425BD5"/>
    <w:rsid w:val="004267B1"/>
    <w:rsid w:val="00426ADE"/>
    <w:rsid w:val="004309E7"/>
    <w:rsid w:val="00432444"/>
    <w:rsid w:val="00433225"/>
    <w:rsid w:val="00433B88"/>
    <w:rsid w:val="004354B0"/>
    <w:rsid w:val="00436ADB"/>
    <w:rsid w:val="00440149"/>
    <w:rsid w:val="004401EC"/>
    <w:rsid w:val="004409CA"/>
    <w:rsid w:val="00443F38"/>
    <w:rsid w:val="00444B21"/>
    <w:rsid w:val="0045129F"/>
    <w:rsid w:val="00451541"/>
    <w:rsid w:val="00451F5B"/>
    <w:rsid w:val="00456345"/>
    <w:rsid w:val="004626B4"/>
    <w:rsid w:val="00462D4F"/>
    <w:rsid w:val="00462E0E"/>
    <w:rsid w:val="004637C2"/>
    <w:rsid w:val="00463BD9"/>
    <w:rsid w:val="00470FF2"/>
    <w:rsid w:val="00471CAE"/>
    <w:rsid w:val="004749A9"/>
    <w:rsid w:val="004772AE"/>
    <w:rsid w:val="00480C53"/>
    <w:rsid w:val="00485C69"/>
    <w:rsid w:val="00485E54"/>
    <w:rsid w:val="0049019C"/>
    <w:rsid w:val="00490618"/>
    <w:rsid w:val="0049359B"/>
    <w:rsid w:val="004948A8"/>
    <w:rsid w:val="00495460"/>
    <w:rsid w:val="004961C3"/>
    <w:rsid w:val="004A2A18"/>
    <w:rsid w:val="004A333F"/>
    <w:rsid w:val="004A5D66"/>
    <w:rsid w:val="004A6662"/>
    <w:rsid w:val="004A6DA7"/>
    <w:rsid w:val="004B4677"/>
    <w:rsid w:val="004B70D8"/>
    <w:rsid w:val="004C0196"/>
    <w:rsid w:val="004C0D12"/>
    <w:rsid w:val="004C3986"/>
    <w:rsid w:val="004C3F89"/>
    <w:rsid w:val="004C69E3"/>
    <w:rsid w:val="004D053D"/>
    <w:rsid w:val="004D2967"/>
    <w:rsid w:val="004E1286"/>
    <w:rsid w:val="004E15EC"/>
    <w:rsid w:val="004E20A0"/>
    <w:rsid w:val="004E3CD4"/>
    <w:rsid w:val="004E640D"/>
    <w:rsid w:val="004E66F9"/>
    <w:rsid w:val="00506B3F"/>
    <w:rsid w:val="005120F9"/>
    <w:rsid w:val="00513F46"/>
    <w:rsid w:val="005148B5"/>
    <w:rsid w:val="00515789"/>
    <w:rsid w:val="00521FC7"/>
    <w:rsid w:val="00522267"/>
    <w:rsid w:val="005229B1"/>
    <w:rsid w:val="00531190"/>
    <w:rsid w:val="00533181"/>
    <w:rsid w:val="0054026E"/>
    <w:rsid w:val="00540E31"/>
    <w:rsid w:val="00543839"/>
    <w:rsid w:val="0055125E"/>
    <w:rsid w:val="00551B59"/>
    <w:rsid w:val="00551EE0"/>
    <w:rsid w:val="00552A0A"/>
    <w:rsid w:val="0055369C"/>
    <w:rsid w:val="00553ADB"/>
    <w:rsid w:val="00553F51"/>
    <w:rsid w:val="00560D01"/>
    <w:rsid w:val="005623E7"/>
    <w:rsid w:val="00563F6F"/>
    <w:rsid w:val="00564FF8"/>
    <w:rsid w:val="00565635"/>
    <w:rsid w:val="00573030"/>
    <w:rsid w:val="0057438A"/>
    <w:rsid w:val="005754C3"/>
    <w:rsid w:val="0058537C"/>
    <w:rsid w:val="0058793F"/>
    <w:rsid w:val="005923A6"/>
    <w:rsid w:val="0059389B"/>
    <w:rsid w:val="00595C75"/>
    <w:rsid w:val="005A20C8"/>
    <w:rsid w:val="005A4484"/>
    <w:rsid w:val="005A4E5B"/>
    <w:rsid w:val="005B2857"/>
    <w:rsid w:val="005B5E1B"/>
    <w:rsid w:val="005C4B38"/>
    <w:rsid w:val="005C4B88"/>
    <w:rsid w:val="005C7FBF"/>
    <w:rsid w:val="005D057E"/>
    <w:rsid w:val="005D0F14"/>
    <w:rsid w:val="005D1983"/>
    <w:rsid w:val="005D2C37"/>
    <w:rsid w:val="005D47A0"/>
    <w:rsid w:val="005D4A9C"/>
    <w:rsid w:val="005D5EEC"/>
    <w:rsid w:val="005E0942"/>
    <w:rsid w:val="005E114F"/>
    <w:rsid w:val="005E3FE1"/>
    <w:rsid w:val="005E5687"/>
    <w:rsid w:val="005E5FB6"/>
    <w:rsid w:val="005E7F4B"/>
    <w:rsid w:val="005F1EF3"/>
    <w:rsid w:val="005F28D2"/>
    <w:rsid w:val="005F3300"/>
    <w:rsid w:val="005F56ED"/>
    <w:rsid w:val="005F5EB8"/>
    <w:rsid w:val="005F6D7A"/>
    <w:rsid w:val="0060437B"/>
    <w:rsid w:val="00606014"/>
    <w:rsid w:val="00612552"/>
    <w:rsid w:val="006144F6"/>
    <w:rsid w:val="006160F0"/>
    <w:rsid w:val="00616DB1"/>
    <w:rsid w:val="00616EDB"/>
    <w:rsid w:val="006179E4"/>
    <w:rsid w:val="00620581"/>
    <w:rsid w:val="006221A7"/>
    <w:rsid w:val="00623470"/>
    <w:rsid w:val="0062447A"/>
    <w:rsid w:val="00626563"/>
    <w:rsid w:val="00631E59"/>
    <w:rsid w:val="0063263E"/>
    <w:rsid w:val="0063480C"/>
    <w:rsid w:val="006409D5"/>
    <w:rsid w:val="00641166"/>
    <w:rsid w:val="006424BD"/>
    <w:rsid w:val="00645EE3"/>
    <w:rsid w:val="00647379"/>
    <w:rsid w:val="0065007F"/>
    <w:rsid w:val="0065228E"/>
    <w:rsid w:val="00654E36"/>
    <w:rsid w:val="0065765F"/>
    <w:rsid w:val="00666DBC"/>
    <w:rsid w:val="00670B28"/>
    <w:rsid w:val="00671C35"/>
    <w:rsid w:val="00674560"/>
    <w:rsid w:val="00676CDF"/>
    <w:rsid w:val="00677644"/>
    <w:rsid w:val="00681210"/>
    <w:rsid w:val="00685EF8"/>
    <w:rsid w:val="00691D3F"/>
    <w:rsid w:val="006921F9"/>
    <w:rsid w:val="00693F78"/>
    <w:rsid w:val="00697F76"/>
    <w:rsid w:val="006A2437"/>
    <w:rsid w:val="006A3079"/>
    <w:rsid w:val="006B2567"/>
    <w:rsid w:val="006B414D"/>
    <w:rsid w:val="006C0031"/>
    <w:rsid w:val="006C1AAC"/>
    <w:rsid w:val="006C3B08"/>
    <w:rsid w:val="006C496A"/>
    <w:rsid w:val="006C7BD6"/>
    <w:rsid w:val="006D26C1"/>
    <w:rsid w:val="006D43F1"/>
    <w:rsid w:val="006D5B64"/>
    <w:rsid w:val="006D66A1"/>
    <w:rsid w:val="006E0228"/>
    <w:rsid w:val="006E0EC8"/>
    <w:rsid w:val="006E4DD8"/>
    <w:rsid w:val="006E7FFA"/>
    <w:rsid w:val="006F1DF8"/>
    <w:rsid w:val="006F2739"/>
    <w:rsid w:val="006F34F0"/>
    <w:rsid w:val="006F59DF"/>
    <w:rsid w:val="00704C43"/>
    <w:rsid w:val="007068B7"/>
    <w:rsid w:val="00712E6C"/>
    <w:rsid w:val="007139A4"/>
    <w:rsid w:val="00713AD8"/>
    <w:rsid w:val="00715172"/>
    <w:rsid w:val="00716459"/>
    <w:rsid w:val="00720BA2"/>
    <w:rsid w:val="00722557"/>
    <w:rsid w:val="007256D9"/>
    <w:rsid w:val="00725B42"/>
    <w:rsid w:val="00740DC9"/>
    <w:rsid w:val="007438D9"/>
    <w:rsid w:val="007446BC"/>
    <w:rsid w:val="00746B31"/>
    <w:rsid w:val="00746EFF"/>
    <w:rsid w:val="00754349"/>
    <w:rsid w:val="00755295"/>
    <w:rsid w:val="00756917"/>
    <w:rsid w:val="007572E0"/>
    <w:rsid w:val="00762308"/>
    <w:rsid w:val="0076248C"/>
    <w:rsid w:val="00763716"/>
    <w:rsid w:val="00763AA2"/>
    <w:rsid w:val="00765179"/>
    <w:rsid w:val="00772905"/>
    <w:rsid w:val="00775A77"/>
    <w:rsid w:val="00777C61"/>
    <w:rsid w:val="00782238"/>
    <w:rsid w:val="0078391D"/>
    <w:rsid w:val="007865C9"/>
    <w:rsid w:val="00786DF2"/>
    <w:rsid w:val="00792253"/>
    <w:rsid w:val="0079232A"/>
    <w:rsid w:val="00792D61"/>
    <w:rsid w:val="00794FE8"/>
    <w:rsid w:val="00797761"/>
    <w:rsid w:val="00797CAA"/>
    <w:rsid w:val="007A1AD4"/>
    <w:rsid w:val="007A31E3"/>
    <w:rsid w:val="007B04E6"/>
    <w:rsid w:val="007B1304"/>
    <w:rsid w:val="007B272F"/>
    <w:rsid w:val="007B4648"/>
    <w:rsid w:val="007B579A"/>
    <w:rsid w:val="007B6042"/>
    <w:rsid w:val="007C01C8"/>
    <w:rsid w:val="007C0B98"/>
    <w:rsid w:val="007C32CB"/>
    <w:rsid w:val="007C392D"/>
    <w:rsid w:val="007C4D32"/>
    <w:rsid w:val="007C5D07"/>
    <w:rsid w:val="007C76BA"/>
    <w:rsid w:val="007D297B"/>
    <w:rsid w:val="007D31D3"/>
    <w:rsid w:val="007D49CA"/>
    <w:rsid w:val="007D4E85"/>
    <w:rsid w:val="007D4EB6"/>
    <w:rsid w:val="007D5394"/>
    <w:rsid w:val="0080208D"/>
    <w:rsid w:val="00803EB1"/>
    <w:rsid w:val="00806E58"/>
    <w:rsid w:val="008102B7"/>
    <w:rsid w:val="00811226"/>
    <w:rsid w:val="00814616"/>
    <w:rsid w:val="00815BAA"/>
    <w:rsid w:val="0081784F"/>
    <w:rsid w:val="008203C6"/>
    <w:rsid w:val="00820918"/>
    <w:rsid w:val="00822FB9"/>
    <w:rsid w:val="00827961"/>
    <w:rsid w:val="0083291B"/>
    <w:rsid w:val="0083743D"/>
    <w:rsid w:val="00840C61"/>
    <w:rsid w:val="00844181"/>
    <w:rsid w:val="0084423A"/>
    <w:rsid w:val="00845FC2"/>
    <w:rsid w:val="00847510"/>
    <w:rsid w:val="00850391"/>
    <w:rsid w:val="00850DF6"/>
    <w:rsid w:val="008559B5"/>
    <w:rsid w:val="00857DCB"/>
    <w:rsid w:val="008600CA"/>
    <w:rsid w:val="0086248C"/>
    <w:rsid w:val="008632F6"/>
    <w:rsid w:val="00867C55"/>
    <w:rsid w:val="008739DF"/>
    <w:rsid w:val="00873C83"/>
    <w:rsid w:val="008764B6"/>
    <w:rsid w:val="008771BC"/>
    <w:rsid w:val="008774C3"/>
    <w:rsid w:val="00877EE1"/>
    <w:rsid w:val="00880004"/>
    <w:rsid w:val="0088011D"/>
    <w:rsid w:val="00883C18"/>
    <w:rsid w:val="008856DC"/>
    <w:rsid w:val="00891A67"/>
    <w:rsid w:val="008947A9"/>
    <w:rsid w:val="00894964"/>
    <w:rsid w:val="008953FD"/>
    <w:rsid w:val="008A4E3E"/>
    <w:rsid w:val="008A594B"/>
    <w:rsid w:val="008B08B2"/>
    <w:rsid w:val="008B28EA"/>
    <w:rsid w:val="008B4A21"/>
    <w:rsid w:val="008C01C0"/>
    <w:rsid w:val="008C09A0"/>
    <w:rsid w:val="008C23F1"/>
    <w:rsid w:val="008C53E8"/>
    <w:rsid w:val="008C555E"/>
    <w:rsid w:val="008C7C2F"/>
    <w:rsid w:val="008D2566"/>
    <w:rsid w:val="008D5450"/>
    <w:rsid w:val="008D70B9"/>
    <w:rsid w:val="008E5FED"/>
    <w:rsid w:val="008F19C5"/>
    <w:rsid w:val="008F445C"/>
    <w:rsid w:val="008F7BE9"/>
    <w:rsid w:val="009000E9"/>
    <w:rsid w:val="0090447F"/>
    <w:rsid w:val="0090704E"/>
    <w:rsid w:val="009126C8"/>
    <w:rsid w:val="00913057"/>
    <w:rsid w:val="009207F1"/>
    <w:rsid w:val="009256B0"/>
    <w:rsid w:val="009458B1"/>
    <w:rsid w:val="00945B17"/>
    <w:rsid w:val="00950103"/>
    <w:rsid w:val="00953BD3"/>
    <w:rsid w:val="009542F1"/>
    <w:rsid w:val="00961DC1"/>
    <w:rsid w:val="00962349"/>
    <w:rsid w:val="009629A9"/>
    <w:rsid w:val="00965579"/>
    <w:rsid w:val="00967C13"/>
    <w:rsid w:val="009735B9"/>
    <w:rsid w:val="00973E90"/>
    <w:rsid w:val="00974FC1"/>
    <w:rsid w:val="0098378E"/>
    <w:rsid w:val="0098511B"/>
    <w:rsid w:val="0099688E"/>
    <w:rsid w:val="009A2CA4"/>
    <w:rsid w:val="009A2D12"/>
    <w:rsid w:val="009A3D8B"/>
    <w:rsid w:val="009A48CB"/>
    <w:rsid w:val="009A64EA"/>
    <w:rsid w:val="009B05A0"/>
    <w:rsid w:val="009B377A"/>
    <w:rsid w:val="009B61DB"/>
    <w:rsid w:val="009C081B"/>
    <w:rsid w:val="009C4222"/>
    <w:rsid w:val="009D1F22"/>
    <w:rsid w:val="009D2D39"/>
    <w:rsid w:val="009D5EB2"/>
    <w:rsid w:val="009D71E4"/>
    <w:rsid w:val="009E2771"/>
    <w:rsid w:val="009E32C1"/>
    <w:rsid w:val="009F062A"/>
    <w:rsid w:val="009F0F11"/>
    <w:rsid w:val="009F4C7E"/>
    <w:rsid w:val="00A01DC3"/>
    <w:rsid w:val="00A02B31"/>
    <w:rsid w:val="00A0690A"/>
    <w:rsid w:val="00A1006F"/>
    <w:rsid w:val="00A1071B"/>
    <w:rsid w:val="00A1408C"/>
    <w:rsid w:val="00A14A95"/>
    <w:rsid w:val="00A2459D"/>
    <w:rsid w:val="00A31BE8"/>
    <w:rsid w:val="00A329BF"/>
    <w:rsid w:val="00A35DB8"/>
    <w:rsid w:val="00A36979"/>
    <w:rsid w:val="00A43631"/>
    <w:rsid w:val="00A446EC"/>
    <w:rsid w:val="00A52912"/>
    <w:rsid w:val="00A534CE"/>
    <w:rsid w:val="00A53D66"/>
    <w:rsid w:val="00A55919"/>
    <w:rsid w:val="00A55F7A"/>
    <w:rsid w:val="00A609FD"/>
    <w:rsid w:val="00A64530"/>
    <w:rsid w:val="00A64EBE"/>
    <w:rsid w:val="00A65435"/>
    <w:rsid w:val="00A66C16"/>
    <w:rsid w:val="00A67B61"/>
    <w:rsid w:val="00A70C3E"/>
    <w:rsid w:val="00A778AE"/>
    <w:rsid w:val="00A81559"/>
    <w:rsid w:val="00A824BB"/>
    <w:rsid w:val="00A829DB"/>
    <w:rsid w:val="00A905F7"/>
    <w:rsid w:val="00A91834"/>
    <w:rsid w:val="00A92AC0"/>
    <w:rsid w:val="00A92EC4"/>
    <w:rsid w:val="00AA0A39"/>
    <w:rsid w:val="00AA463F"/>
    <w:rsid w:val="00AA5089"/>
    <w:rsid w:val="00AA5E2C"/>
    <w:rsid w:val="00AA787E"/>
    <w:rsid w:val="00AB134D"/>
    <w:rsid w:val="00AB1CE1"/>
    <w:rsid w:val="00AB40A0"/>
    <w:rsid w:val="00AB66E1"/>
    <w:rsid w:val="00AC1864"/>
    <w:rsid w:val="00AC4318"/>
    <w:rsid w:val="00AC5606"/>
    <w:rsid w:val="00AC77C3"/>
    <w:rsid w:val="00AD1AD3"/>
    <w:rsid w:val="00AD3487"/>
    <w:rsid w:val="00AE213F"/>
    <w:rsid w:val="00AE3073"/>
    <w:rsid w:val="00AF0011"/>
    <w:rsid w:val="00AF2260"/>
    <w:rsid w:val="00AF42AF"/>
    <w:rsid w:val="00AF4E73"/>
    <w:rsid w:val="00AF5E4B"/>
    <w:rsid w:val="00AF6593"/>
    <w:rsid w:val="00AF707C"/>
    <w:rsid w:val="00AF7B89"/>
    <w:rsid w:val="00B001A5"/>
    <w:rsid w:val="00B03C9E"/>
    <w:rsid w:val="00B0578F"/>
    <w:rsid w:val="00B14FD7"/>
    <w:rsid w:val="00B2152E"/>
    <w:rsid w:val="00B23E98"/>
    <w:rsid w:val="00B26F55"/>
    <w:rsid w:val="00B326D9"/>
    <w:rsid w:val="00B3754F"/>
    <w:rsid w:val="00B41F41"/>
    <w:rsid w:val="00B421C4"/>
    <w:rsid w:val="00B421F7"/>
    <w:rsid w:val="00B438BD"/>
    <w:rsid w:val="00B46DC6"/>
    <w:rsid w:val="00B50AA1"/>
    <w:rsid w:val="00B52E9E"/>
    <w:rsid w:val="00B56EBF"/>
    <w:rsid w:val="00B61259"/>
    <w:rsid w:val="00B620FB"/>
    <w:rsid w:val="00B62893"/>
    <w:rsid w:val="00B65E88"/>
    <w:rsid w:val="00B67D86"/>
    <w:rsid w:val="00B71D2B"/>
    <w:rsid w:val="00B72727"/>
    <w:rsid w:val="00B72C1D"/>
    <w:rsid w:val="00B7340B"/>
    <w:rsid w:val="00B75E00"/>
    <w:rsid w:val="00B874A4"/>
    <w:rsid w:val="00B87F1E"/>
    <w:rsid w:val="00B915EF"/>
    <w:rsid w:val="00B91AD0"/>
    <w:rsid w:val="00B9402C"/>
    <w:rsid w:val="00B94B5E"/>
    <w:rsid w:val="00B95EDE"/>
    <w:rsid w:val="00B969D7"/>
    <w:rsid w:val="00B97A9F"/>
    <w:rsid w:val="00BA2058"/>
    <w:rsid w:val="00BA29A2"/>
    <w:rsid w:val="00BB1BE5"/>
    <w:rsid w:val="00BB358A"/>
    <w:rsid w:val="00BB4754"/>
    <w:rsid w:val="00BB6D02"/>
    <w:rsid w:val="00BC36A3"/>
    <w:rsid w:val="00BC3D10"/>
    <w:rsid w:val="00BC63E3"/>
    <w:rsid w:val="00BD07C7"/>
    <w:rsid w:val="00BD26B6"/>
    <w:rsid w:val="00BD79D1"/>
    <w:rsid w:val="00BE0308"/>
    <w:rsid w:val="00BE0786"/>
    <w:rsid w:val="00BE243F"/>
    <w:rsid w:val="00BE45DA"/>
    <w:rsid w:val="00BE4B04"/>
    <w:rsid w:val="00BE77B1"/>
    <w:rsid w:val="00BE7E41"/>
    <w:rsid w:val="00BF161A"/>
    <w:rsid w:val="00BF404B"/>
    <w:rsid w:val="00BF43E6"/>
    <w:rsid w:val="00BF67D4"/>
    <w:rsid w:val="00C03506"/>
    <w:rsid w:val="00C050D1"/>
    <w:rsid w:val="00C06169"/>
    <w:rsid w:val="00C07BA1"/>
    <w:rsid w:val="00C10101"/>
    <w:rsid w:val="00C12A6F"/>
    <w:rsid w:val="00C13ED5"/>
    <w:rsid w:val="00C140F8"/>
    <w:rsid w:val="00C163BC"/>
    <w:rsid w:val="00C2149A"/>
    <w:rsid w:val="00C21A73"/>
    <w:rsid w:val="00C21D64"/>
    <w:rsid w:val="00C24579"/>
    <w:rsid w:val="00C247D3"/>
    <w:rsid w:val="00C278F2"/>
    <w:rsid w:val="00C40980"/>
    <w:rsid w:val="00C4667C"/>
    <w:rsid w:val="00C516BC"/>
    <w:rsid w:val="00C54F95"/>
    <w:rsid w:val="00C56D60"/>
    <w:rsid w:val="00C5757B"/>
    <w:rsid w:val="00C658E6"/>
    <w:rsid w:val="00C707A0"/>
    <w:rsid w:val="00C71634"/>
    <w:rsid w:val="00C72EEF"/>
    <w:rsid w:val="00C810C6"/>
    <w:rsid w:val="00C82F6A"/>
    <w:rsid w:val="00C866FE"/>
    <w:rsid w:val="00C86D29"/>
    <w:rsid w:val="00CA0C38"/>
    <w:rsid w:val="00CA181A"/>
    <w:rsid w:val="00CA2459"/>
    <w:rsid w:val="00CA6A36"/>
    <w:rsid w:val="00CA6F05"/>
    <w:rsid w:val="00CA70D7"/>
    <w:rsid w:val="00CB048B"/>
    <w:rsid w:val="00CB1014"/>
    <w:rsid w:val="00CB13CA"/>
    <w:rsid w:val="00CB14F3"/>
    <w:rsid w:val="00CB20FF"/>
    <w:rsid w:val="00CB483D"/>
    <w:rsid w:val="00CB536C"/>
    <w:rsid w:val="00CB5548"/>
    <w:rsid w:val="00CB5DEA"/>
    <w:rsid w:val="00CB6387"/>
    <w:rsid w:val="00CC52FC"/>
    <w:rsid w:val="00CC5448"/>
    <w:rsid w:val="00CC56C1"/>
    <w:rsid w:val="00CC748C"/>
    <w:rsid w:val="00CD0FB7"/>
    <w:rsid w:val="00CD2FEA"/>
    <w:rsid w:val="00CD42CE"/>
    <w:rsid w:val="00CD467C"/>
    <w:rsid w:val="00CD4DD1"/>
    <w:rsid w:val="00CD73F8"/>
    <w:rsid w:val="00CD7C6B"/>
    <w:rsid w:val="00CE2D3D"/>
    <w:rsid w:val="00CE3B28"/>
    <w:rsid w:val="00CE5616"/>
    <w:rsid w:val="00CE68C8"/>
    <w:rsid w:val="00CF0C18"/>
    <w:rsid w:val="00CF6978"/>
    <w:rsid w:val="00CF73AF"/>
    <w:rsid w:val="00D03B30"/>
    <w:rsid w:val="00D048F7"/>
    <w:rsid w:val="00D11F97"/>
    <w:rsid w:val="00D3170C"/>
    <w:rsid w:val="00D32B55"/>
    <w:rsid w:val="00D34870"/>
    <w:rsid w:val="00D36E8B"/>
    <w:rsid w:val="00D42BA0"/>
    <w:rsid w:val="00D43DD9"/>
    <w:rsid w:val="00D44469"/>
    <w:rsid w:val="00D4583F"/>
    <w:rsid w:val="00D5021E"/>
    <w:rsid w:val="00D52077"/>
    <w:rsid w:val="00D521D1"/>
    <w:rsid w:val="00D521E5"/>
    <w:rsid w:val="00D643F4"/>
    <w:rsid w:val="00D6441A"/>
    <w:rsid w:val="00D7201E"/>
    <w:rsid w:val="00D7445C"/>
    <w:rsid w:val="00D74CAA"/>
    <w:rsid w:val="00D771C1"/>
    <w:rsid w:val="00D80B0D"/>
    <w:rsid w:val="00D8222B"/>
    <w:rsid w:val="00D82EDC"/>
    <w:rsid w:val="00D859D7"/>
    <w:rsid w:val="00D85F7C"/>
    <w:rsid w:val="00D86600"/>
    <w:rsid w:val="00D871D9"/>
    <w:rsid w:val="00D96C03"/>
    <w:rsid w:val="00D97D53"/>
    <w:rsid w:val="00DA0325"/>
    <w:rsid w:val="00DA293F"/>
    <w:rsid w:val="00DA482C"/>
    <w:rsid w:val="00DA4D4E"/>
    <w:rsid w:val="00DA68CA"/>
    <w:rsid w:val="00DA7D48"/>
    <w:rsid w:val="00DB1154"/>
    <w:rsid w:val="00DB362B"/>
    <w:rsid w:val="00DB3AF9"/>
    <w:rsid w:val="00DB6C47"/>
    <w:rsid w:val="00DC44C6"/>
    <w:rsid w:val="00DC4895"/>
    <w:rsid w:val="00DC745B"/>
    <w:rsid w:val="00DC74FD"/>
    <w:rsid w:val="00DD432A"/>
    <w:rsid w:val="00DD72FD"/>
    <w:rsid w:val="00DE00D8"/>
    <w:rsid w:val="00DE233D"/>
    <w:rsid w:val="00DF2030"/>
    <w:rsid w:val="00DF6D47"/>
    <w:rsid w:val="00E003F0"/>
    <w:rsid w:val="00E01B86"/>
    <w:rsid w:val="00E02828"/>
    <w:rsid w:val="00E10492"/>
    <w:rsid w:val="00E10522"/>
    <w:rsid w:val="00E1217A"/>
    <w:rsid w:val="00E12CEA"/>
    <w:rsid w:val="00E141DC"/>
    <w:rsid w:val="00E210E7"/>
    <w:rsid w:val="00E25086"/>
    <w:rsid w:val="00E2731A"/>
    <w:rsid w:val="00E27AAD"/>
    <w:rsid w:val="00E309A5"/>
    <w:rsid w:val="00E31BB2"/>
    <w:rsid w:val="00E4275D"/>
    <w:rsid w:val="00E4293B"/>
    <w:rsid w:val="00E437BC"/>
    <w:rsid w:val="00E45E42"/>
    <w:rsid w:val="00E51500"/>
    <w:rsid w:val="00E54EA7"/>
    <w:rsid w:val="00E57C83"/>
    <w:rsid w:val="00E62D6D"/>
    <w:rsid w:val="00E664A5"/>
    <w:rsid w:val="00E67413"/>
    <w:rsid w:val="00E7028B"/>
    <w:rsid w:val="00E71F85"/>
    <w:rsid w:val="00E74CC1"/>
    <w:rsid w:val="00E75597"/>
    <w:rsid w:val="00E767FC"/>
    <w:rsid w:val="00E7741D"/>
    <w:rsid w:val="00E83EBE"/>
    <w:rsid w:val="00E8744B"/>
    <w:rsid w:val="00E87B66"/>
    <w:rsid w:val="00E909D6"/>
    <w:rsid w:val="00E92C71"/>
    <w:rsid w:val="00E97988"/>
    <w:rsid w:val="00E97BB2"/>
    <w:rsid w:val="00EA0260"/>
    <w:rsid w:val="00EA1EBE"/>
    <w:rsid w:val="00EA3235"/>
    <w:rsid w:val="00EA5B68"/>
    <w:rsid w:val="00EB13B9"/>
    <w:rsid w:val="00EB1846"/>
    <w:rsid w:val="00EB4148"/>
    <w:rsid w:val="00EB4BC1"/>
    <w:rsid w:val="00EB4DCA"/>
    <w:rsid w:val="00EB6BBC"/>
    <w:rsid w:val="00EB6CC6"/>
    <w:rsid w:val="00EC0DE3"/>
    <w:rsid w:val="00EC2ED3"/>
    <w:rsid w:val="00EC3B45"/>
    <w:rsid w:val="00EC47F1"/>
    <w:rsid w:val="00EC49AF"/>
    <w:rsid w:val="00ED2009"/>
    <w:rsid w:val="00ED2348"/>
    <w:rsid w:val="00ED28EA"/>
    <w:rsid w:val="00ED32E6"/>
    <w:rsid w:val="00ED3606"/>
    <w:rsid w:val="00ED49A6"/>
    <w:rsid w:val="00ED7173"/>
    <w:rsid w:val="00ED7902"/>
    <w:rsid w:val="00EE2D75"/>
    <w:rsid w:val="00EE6680"/>
    <w:rsid w:val="00EF6A17"/>
    <w:rsid w:val="00EF7743"/>
    <w:rsid w:val="00EF7EA5"/>
    <w:rsid w:val="00F00649"/>
    <w:rsid w:val="00F01704"/>
    <w:rsid w:val="00F042A4"/>
    <w:rsid w:val="00F0636C"/>
    <w:rsid w:val="00F10923"/>
    <w:rsid w:val="00F10BB6"/>
    <w:rsid w:val="00F13A0B"/>
    <w:rsid w:val="00F15E4D"/>
    <w:rsid w:val="00F2668B"/>
    <w:rsid w:val="00F27E7C"/>
    <w:rsid w:val="00F4041D"/>
    <w:rsid w:val="00F41874"/>
    <w:rsid w:val="00F41CA2"/>
    <w:rsid w:val="00F42017"/>
    <w:rsid w:val="00F46CB5"/>
    <w:rsid w:val="00F50D53"/>
    <w:rsid w:val="00F55BA6"/>
    <w:rsid w:val="00F56554"/>
    <w:rsid w:val="00F5679A"/>
    <w:rsid w:val="00F5794C"/>
    <w:rsid w:val="00F6126D"/>
    <w:rsid w:val="00F621A6"/>
    <w:rsid w:val="00F63E68"/>
    <w:rsid w:val="00F64F2F"/>
    <w:rsid w:val="00F66587"/>
    <w:rsid w:val="00F7149E"/>
    <w:rsid w:val="00F755E3"/>
    <w:rsid w:val="00F75FDB"/>
    <w:rsid w:val="00F8295D"/>
    <w:rsid w:val="00F83A4F"/>
    <w:rsid w:val="00F83F78"/>
    <w:rsid w:val="00F840EA"/>
    <w:rsid w:val="00F85D50"/>
    <w:rsid w:val="00F90950"/>
    <w:rsid w:val="00F90D56"/>
    <w:rsid w:val="00F9258B"/>
    <w:rsid w:val="00F92698"/>
    <w:rsid w:val="00F93888"/>
    <w:rsid w:val="00F93D54"/>
    <w:rsid w:val="00F975D6"/>
    <w:rsid w:val="00F97EBD"/>
    <w:rsid w:val="00FA1D2A"/>
    <w:rsid w:val="00FB0C89"/>
    <w:rsid w:val="00FB1547"/>
    <w:rsid w:val="00FB38AF"/>
    <w:rsid w:val="00FB440E"/>
    <w:rsid w:val="00FB4F61"/>
    <w:rsid w:val="00FB5012"/>
    <w:rsid w:val="00FC13B3"/>
    <w:rsid w:val="00FC501D"/>
    <w:rsid w:val="00FC56F9"/>
    <w:rsid w:val="00FC6631"/>
    <w:rsid w:val="00FD015A"/>
    <w:rsid w:val="00FE41DF"/>
    <w:rsid w:val="00FE7CEB"/>
    <w:rsid w:val="00FF3ACF"/>
    <w:rsid w:val="00FF6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68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68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688E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Гипертекстовая ссылка"/>
    <w:basedOn w:val="DefaultParagraphFont"/>
    <w:uiPriority w:val="99"/>
    <w:rsid w:val="0099688E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A645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878265.0" TargetMode="External"/><Relationship Id="rId4" Type="http://schemas.openxmlformats.org/officeDocument/2006/relationships/hyperlink" Target="garantF1://86367.3510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228</Words>
  <Characters>1305</Characters>
  <Application>Microsoft Office Outlook</Application>
  <DocSecurity>0</DocSecurity>
  <Lines>0</Lines>
  <Paragraphs>0</Paragraphs>
  <ScaleCrop>false</ScaleCrop>
  <Company>www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Comp1</cp:lastModifiedBy>
  <cp:revision>7</cp:revision>
  <cp:lastPrinted>2014-11-17T11:36:00Z</cp:lastPrinted>
  <dcterms:created xsi:type="dcterms:W3CDTF">2014-11-17T11:24:00Z</dcterms:created>
  <dcterms:modified xsi:type="dcterms:W3CDTF">2014-11-18T12:51:00Z</dcterms:modified>
</cp:coreProperties>
</file>